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10CFE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72A8">
        <w:fldChar w:fldCharType="begin"/>
      </w:r>
      <w:r w:rsidR="00FA72A8">
        <w:instrText xml:space="preserve"> DOCPROPERTY  TSG/WGRef  \* MERGEFORMAT </w:instrText>
      </w:r>
      <w:r w:rsidR="00FA72A8">
        <w:fldChar w:fldCharType="separate"/>
      </w:r>
      <w:r w:rsidR="003609EF">
        <w:rPr>
          <w:b/>
          <w:noProof/>
          <w:sz w:val="24"/>
        </w:rPr>
        <w:t>WG</w:t>
      </w:r>
      <w:r w:rsidR="00FA72A8">
        <w:rPr>
          <w:b/>
          <w:noProof/>
          <w:sz w:val="24"/>
        </w:rPr>
        <w:fldChar w:fldCharType="end"/>
      </w:r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4C6D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A72A8">
        <w:fldChar w:fldCharType="begin"/>
      </w:r>
      <w:r w:rsidR="00FA72A8">
        <w:instrText xml:space="preserve"> DOCPROPERTY  Tdoc#  \* MERGEFORMAT </w:instrText>
      </w:r>
      <w:r w:rsidR="00FA72A8">
        <w:fldChar w:fldCharType="separate"/>
      </w:r>
      <w:r w:rsidR="00E87382">
        <w:rPr>
          <w:b/>
          <w:i/>
          <w:noProof/>
          <w:sz w:val="28"/>
        </w:rPr>
        <w:t>R4-19</w:t>
      </w:r>
      <w:r w:rsidR="00FA72A8">
        <w:rPr>
          <w:b/>
          <w:i/>
          <w:noProof/>
          <w:sz w:val="28"/>
        </w:rPr>
        <w:fldChar w:fldCharType="end"/>
      </w:r>
      <w:r w:rsidR="001602CD">
        <w:rPr>
          <w:b/>
          <w:i/>
          <w:noProof/>
          <w:sz w:val="28"/>
        </w:rPr>
        <w:t>1</w:t>
      </w:r>
      <w:r w:rsidR="00310C38">
        <w:rPr>
          <w:b/>
          <w:i/>
          <w:noProof/>
          <w:sz w:val="28"/>
        </w:rPr>
        <w:t>4370</w:t>
      </w:r>
    </w:p>
    <w:p w14:paraId="649C20BA" w14:textId="141DAE0D" w:rsidR="001E41F3" w:rsidRDefault="000D3C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C6D4E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r w:rsidR="004C6D4E">
        <w:rPr>
          <w:b/>
          <w:noProof/>
          <w:sz w:val="24"/>
        </w:rPr>
        <w:t>USA,</w:t>
      </w:r>
      <w:r w:rsidR="001E41F3">
        <w:rPr>
          <w:b/>
          <w:noProof/>
          <w:sz w:val="24"/>
        </w:rPr>
        <w:t xml:space="preserve"> </w:t>
      </w:r>
      <w:r w:rsidR="00FA72A8">
        <w:fldChar w:fldCharType="begin"/>
      </w:r>
      <w:r w:rsidR="00FA72A8">
        <w:instrText xml:space="preserve"> DOCPROPERTY  StartDate  \* MERGEFORMAT </w:instrText>
      </w:r>
      <w:r w:rsidR="00FA72A8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6D4E">
        <w:rPr>
          <w:b/>
          <w:noProof/>
          <w:sz w:val="24"/>
        </w:rPr>
        <w:t>18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</w:t>
      </w:r>
      <w:r w:rsidR="00FA72A8">
        <w:rPr>
          <w:b/>
          <w:noProof/>
          <w:sz w:val="24"/>
        </w:rPr>
        <w:fldChar w:fldCharType="end"/>
      </w:r>
      <w:r w:rsidR="004C6D4E">
        <w:rPr>
          <w:b/>
          <w:noProof/>
          <w:sz w:val="24"/>
        </w:rPr>
        <w:t>Nov</w:t>
      </w:r>
      <w:r w:rsidR="00547111">
        <w:rPr>
          <w:b/>
          <w:noProof/>
          <w:sz w:val="24"/>
        </w:rPr>
        <w:t xml:space="preserve"> </w:t>
      </w:r>
      <w:r w:rsidR="004C6D4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A72A8">
        <w:fldChar w:fldCharType="begin"/>
      </w:r>
      <w:r w:rsidR="00FA72A8">
        <w:instrText xml:space="preserve"> DOCPROPERTY  EndDate  \* MERGEFORMAT </w:instrText>
      </w:r>
      <w:r w:rsidR="00FA72A8">
        <w:fldChar w:fldCharType="separate"/>
      </w:r>
      <w:r w:rsidR="004C6D4E">
        <w:rPr>
          <w:b/>
          <w:noProof/>
          <w:sz w:val="24"/>
        </w:rPr>
        <w:t>22</w:t>
      </w:r>
      <w:r w:rsidR="004C6D4E" w:rsidRPr="004C6D4E">
        <w:rPr>
          <w:b/>
          <w:noProof/>
          <w:sz w:val="24"/>
          <w:vertAlign w:val="superscript"/>
        </w:rPr>
        <w:t>nd</w:t>
      </w:r>
      <w:r w:rsidR="00CA777F">
        <w:rPr>
          <w:b/>
          <w:noProof/>
          <w:sz w:val="24"/>
        </w:rPr>
        <w:t xml:space="preserve"> </w:t>
      </w:r>
      <w:r w:rsidR="004C6D4E">
        <w:rPr>
          <w:b/>
          <w:noProof/>
          <w:sz w:val="24"/>
        </w:rPr>
        <w:t>Nov</w:t>
      </w:r>
      <w:r w:rsidR="00CA777F">
        <w:rPr>
          <w:b/>
          <w:noProof/>
          <w:sz w:val="24"/>
        </w:rPr>
        <w:t xml:space="preserve"> 2019</w:t>
      </w:r>
      <w:r w:rsidR="00FA72A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FA72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8CD0C98" w:rsidR="001E41F3" w:rsidRPr="00410371" w:rsidRDefault="00BD4F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0019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05578E2" w:rsidR="001E41F3" w:rsidRPr="00410371" w:rsidRDefault="00E873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33F3591" w:rsidR="001E41F3" w:rsidRPr="00410371" w:rsidRDefault="00FA7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15.</w:t>
            </w:r>
            <w:r w:rsidR="001602CD">
              <w:rPr>
                <w:b/>
                <w:noProof/>
                <w:sz w:val="28"/>
              </w:rPr>
              <w:t>3</w:t>
            </w:r>
            <w:r w:rsidR="00CA77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8FCA668" w:rsidR="001E41F3" w:rsidRDefault="00FA7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032F">
              <w:t xml:space="preserve">Editorial </w:t>
            </w:r>
            <w:r w:rsidR="00E45CA2">
              <w:t>change on reference PDCCH payload size</w:t>
            </w:r>
            <w:r w:rsidR="0061032F">
              <w:t xml:space="preserve"> </w:t>
            </w:r>
            <w:r>
              <w:fldChar w:fldCharType="end"/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FA7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77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FA72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77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72147AC" w:rsidR="001E41F3" w:rsidRDefault="00CA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264F17E" w:rsidR="001E41F3" w:rsidRDefault="00FA7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456B">
              <w:rPr>
                <w:noProof/>
              </w:rPr>
              <w:t>2019-</w:t>
            </w:r>
            <w:r w:rsidR="00E45CA2">
              <w:rPr>
                <w:noProof/>
              </w:rPr>
              <w:t>1</w:t>
            </w:r>
            <w:r w:rsidR="007D76F4">
              <w:rPr>
                <w:noProof/>
              </w:rPr>
              <w:t>1</w:t>
            </w:r>
            <w:r w:rsidR="0089456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45CA2">
              <w:rPr>
                <w:noProof/>
              </w:rPr>
              <w:t>0</w:t>
            </w:r>
            <w:r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C41294A" w:rsidR="001E41F3" w:rsidRDefault="00CA7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3C474C9" w:rsidR="001E41F3" w:rsidRDefault="00FA7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9456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C5DA2" w14:textId="77777777" w:rsidR="001E41F3" w:rsidRDefault="00E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Payload size in current spec is incorrect</w:t>
            </w:r>
          </w:p>
          <w:p w14:paraId="04B23C44" w14:textId="688B6893" w:rsidR="00B17E8B" w:rsidRDefault="00037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#92bis e</w:t>
            </w:r>
            <w:r w:rsidR="00B17E8B">
              <w:rPr>
                <w:noProof/>
              </w:rPr>
              <w:t>ndorsed draftCR: R4-1912192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1A0422B" w:rsidR="001E41F3" w:rsidRDefault="00E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payload size from 512 -&gt; 52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7D469E7" w:rsidR="001E41F3" w:rsidRDefault="00E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Payload for reference control channel will be incorrect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C563665" w:rsidR="001E41F3" w:rsidRDefault="0061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45CA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45CA2">
              <w:rPr>
                <w:noProof/>
              </w:rPr>
              <w:t>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2AEFB9FB" w:rsidR="001E41F3" w:rsidRDefault="00E45C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49BE9D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535578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5CA2">
              <w:rPr>
                <w:noProof/>
              </w:rPr>
              <w:t xml:space="preserve"> 38.521</w:t>
            </w:r>
            <w:r w:rsidR="0017268B">
              <w:rPr>
                <w:noProof/>
              </w:rPr>
              <w:t>-4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77777777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3"/>
      <w:bookmarkEnd w:id="4"/>
    </w:p>
    <w:p w14:paraId="6EB73A47" w14:textId="77777777" w:rsidR="00E45CA2" w:rsidRPr="00AC3283" w:rsidRDefault="00E45CA2" w:rsidP="00E45CA2">
      <w:pPr>
        <w:pStyle w:val="TH"/>
        <w:rPr>
          <w:lang w:val="en-US"/>
        </w:rPr>
      </w:pPr>
      <w:r w:rsidRPr="00AC3283">
        <w:t>Table A.3.3</w:t>
      </w:r>
      <w:r w:rsidRPr="00AC3283">
        <w:rPr>
          <w:lang w:val="en-US"/>
        </w:rPr>
        <w:t>.1.1</w:t>
      </w:r>
      <w:r w:rsidRPr="00AC3283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566"/>
        <w:gridCol w:w="1247"/>
        <w:gridCol w:w="1247"/>
        <w:gridCol w:w="1247"/>
        <w:gridCol w:w="1247"/>
        <w:gridCol w:w="1247"/>
        <w:gridCol w:w="1247"/>
      </w:tblGrid>
      <w:tr w:rsidR="00E45CA2" w:rsidRPr="00AC3283" w14:paraId="586B4B38" w14:textId="77777777" w:rsidTr="00A82355">
        <w:tc>
          <w:tcPr>
            <w:tcW w:w="876" w:type="pct"/>
            <w:shd w:val="clear" w:color="auto" w:fill="auto"/>
          </w:tcPr>
          <w:p w14:paraId="06439C00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AC4562F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shd w:val="clear" w:color="auto" w:fill="auto"/>
          </w:tcPr>
          <w:p w14:paraId="092B2D0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E45CA2" w:rsidRPr="00AC3283" w14:paraId="3E826A62" w14:textId="77777777" w:rsidTr="00A82355">
        <w:tc>
          <w:tcPr>
            <w:tcW w:w="877" w:type="pct"/>
            <w:shd w:val="clear" w:color="auto" w:fill="auto"/>
          </w:tcPr>
          <w:p w14:paraId="27318FD7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3368058C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38A9888D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.1-2.1 FDD</w:t>
            </w:r>
          </w:p>
        </w:tc>
        <w:tc>
          <w:tcPr>
            <w:tcW w:w="630" w:type="pct"/>
          </w:tcPr>
          <w:p w14:paraId="5AE8680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630" w:type="pct"/>
          </w:tcPr>
          <w:p w14:paraId="20EAE5F3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29" w:type="pct"/>
          </w:tcPr>
          <w:p w14:paraId="6E84713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30" w:type="pct"/>
          </w:tcPr>
          <w:p w14:paraId="69F8584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30" w:type="pct"/>
          </w:tcPr>
          <w:p w14:paraId="77602543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AC3283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AC3283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AC3283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AC3283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E45CA2" w:rsidRPr="00AC3283" w14:paraId="31B9C030" w14:textId="77777777" w:rsidTr="00A82355">
        <w:tc>
          <w:tcPr>
            <w:tcW w:w="877" w:type="pct"/>
            <w:shd w:val="clear" w:color="auto" w:fill="auto"/>
          </w:tcPr>
          <w:p w14:paraId="2C3812EF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7E3B32C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401852AA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0028112A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C271DB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29" w:type="pct"/>
          </w:tcPr>
          <w:p w14:paraId="23AC152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1BB4645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0" w:type="pct"/>
          </w:tcPr>
          <w:p w14:paraId="72794785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E45CA2" w:rsidRPr="00AC3283" w14:paraId="6CD5F8ED" w14:textId="77777777" w:rsidTr="00A82355">
        <w:tc>
          <w:tcPr>
            <w:tcW w:w="876" w:type="pct"/>
            <w:shd w:val="clear" w:color="auto" w:fill="auto"/>
            <w:vAlign w:val="center"/>
          </w:tcPr>
          <w:p w14:paraId="3E0EC97B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854379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1E4A53F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2BA4271F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30" w:type="pct"/>
          </w:tcPr>
          <w:p w14:paraId="537DA3CE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24</w:t>
            </w:r>
          </w:p>
        </w:tc>
        <w:tc>
          <w:tcPr>
            <w:tcW w:w="629" w:type="pct"/>
          </w:tcPr>
          <w:p w14:paraId="160203FC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30" w:type="pct"/>
          </w:tcPr>
          <w:p w14:paraId="665F8E7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  <w:szCs w:val="18"/>
              </w:rPr>
              <w:t>48</w:t>
            </w:r>
          </w:p>
        </w:tc>
        <w:tc>
          <w:tcPr>
            <w:tcW w:w="629" w:type="pct"/>
          </w:tcPr>
          <w:p w14:paraId="7AE98D13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AC3283">
              <w:rPr>
                <w:rFonts w:ascii="Arial" w:eastAsia="SimSun" w:hAnsi="Arial"/>
                <w:sz w:val="18"/>
              </w:rPr>
              <w:t>48</w:t>
            </w:r>
          </w:p>
        </w:tc>
      </w:tr>
      <w:tr w:rsidR="00E45CA2" w:rsidRPr="00AC3283" w14:paraId="28D1B683" w14:textId="77777777" w:rsidTr="00A82355">
        <w:tc>
          <w:tcPr>
            <w:tcW w:w="876" w:type="pct"/>
            <w:shd w:val="clear" w:color="auto" w:fill="auto"/>
            <w:vAlign w:val="center"/>
          </w:tcPr>
          <w:p w14:paraId="67BB9302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20397C2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EE1B3C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33BA01DA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01E5E316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6B45832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4C4756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5FD9279E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E45CA2" w:rsidRPr="00AC3283" w14:paraId="54AD35FC" w14:textId="77777777" w:rsidTr="00A82355">
        <w:tc>
          <w:tcPr>
            <w:tcW w:w="876" w:type="pct"/>
            <w:shd w:val="clear" w:color="auto" w:fill="auto"/>
            <w:vAlign w:val="center"/>
          </w:tcPr>
          <w:p w14:paraId="10537877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6D411B8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5CA3A59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6A2D519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67A08917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14B812C5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30" w:type="pct"/>
          </w:tcPr>
          <w:p w14:paraId="74B4DA1E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29" w:type="pct"/>
          </w:tcPr>
          <w:p w14:paraId="5920A6D6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AC3283">
              <w:rPr>
                <w:rFonts w:ascii="Arial" w:eastAsia="SimSun" w:hAnsi="Arial"/>
                <w:sz w:val="18"/>
                <w:lang w:val="en-US" w:eastAsia="zh-CN"/>
              </w:rPr>
              <w:t>16</w:t>
            </w:r>
          </w:p>
        </w:tc>
      </w:tr>
      <w:tr w:rsidR="00E45CA2" w:rsidRPr="00AC3283" w14:paraId="7DD4939B" w14:textId="77777777" w:rsidTr="00A82355">
        <w:tc>
          <w:tcPr>
            <w:tcW w:w="876" w:type="pct"/>
            <w:shd w:val="clear" w:color="auto" w:fill="auto"/>
            <w:vAlign w:val="center"/>
          </w:tcPr>
          <w:p w14:paraId="13FCE103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750E91C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60BB9C8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2AE2E2A2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5D1D246F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420BB062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30" w:type="pct"/>
          </w:tcPr>
          <w:p w14:paraId="557A7552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55F39CD6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</w:tr>
      <w:tr w:rsidR="00E45CA2" w:rsidRPr="00AC3283" w14:paraId="17A22829" w14:textId="77777777" w:rsidTr="00A82355">
        <w:tc>
          <w:tcPr>
            <w:tcW w:w="876" w:type="pct"/>
            <w:shd w:val="clear" w:color="auto" w:fill="auto"/>
            <w:vAlign w:val="center"/>
          </w:tcPr>
          <w:p w14:paraId="5F2FA7A7" w14:textId="77777777" w:rsidR="00E45CA2" w:rsidRPr="00AC3283" w:rsidRDefault="00E45CA2" w:rsidP="00A82355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AC3283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423FA5B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1EC5DEA3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27FAD5AE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30" w:type="pct"/>
          </w:tcPr>
          <w:p w14:paraId="5CE42C1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del w:id="5" w:author="Fabian Huss" w:date="2019-10-01T15:19:00Z">
              <w:r w:rsidRPr="00AC3283" w:rsidDel="00E45CA2">
                <w:rPr>
                  <w:rFonts w:ascii="Arial" w:eastAsia="Calibri" w:hAnsi="Arial"/>
                  <w:sz w:val="18"/>
                  <w:szCs w:val="18"/>
                  <w:lang w:eastAsia="zh-CN"/>
                </w:rPr>
                <w:delText>1</w:delText>
              </w:r>
            </w:del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387CF4FB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CCF0D9D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AC3283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9" w:type="pct"/>
          </w:tcPr>
          <w:p w14:paraId="1E49FE01" w14:textId="77777777" w:rsidR="00E45CA2" w:rsidRPr="00AC3283" w:rsidRDefault="00E45CA2" w:rsidP="00A82355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</w:tr>
    </w:tbl>
    <w:p w14:paraId="42EB5E6C" w14:textId="77777777" w:rsidR="00E45CA2" w:rsidRPr="00AC3283" w:rsidRDefault="00E45CA2" w:rsidP="00E45CA2">
      <w:pPr>
        <w:rPr>
          <w:rFonts w:eastAsia="SimSun"/>
          <w:lang w:eastAsia="zh-CN"/>
        </w:rPr>
      </w:pPr>
    </w:p>
    <w:p w14:paraId="6695A824" w14:textId="7EEE4F12" w:rsidR="001E41F3" w:rsidRPr="0061032F" w:rsidRDefault="001E41F3">
      <w:pPr>
        <w:rPr>
          <w:noProof/>
          <w:lang w:val="en-US"/>
        </w:rPr>
      </w:pPr>
    </w:p>
    <w:p w14:paraId="4BAA1EF2" w14:textId="62EBB4AB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75C515D" w14:textId="77777777" w:rsidR="0087333A" w:rsidRDefault="0087333A">
      <w:pPr>
        <w:rPr>
          <w:noProof/>
        </w:rPr>
      </w:pPr>
    </w:p>
    <w:sectPr w:rsidR="0087333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35CD0" w14:textId="77777777" w:rsidR="000D3CAD" w:rsidRDefault="000D3CAD">
      <w:r>
        <w:separator/>
      </w:r>
    </w:p>
  </w:endnote>
  <w:endnote w:type="continuationSeparator" w:id="0">
    <w:p w14:paraId="09D743B1" w14:textId="77777777" w:rsidR="000D3CAD" w:rsidRDefault="000D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8FE67" w14:textId="77777777" w:rsidR="000D3CAD" w:rsidRDefault="000D3CAD">
      <w:r>
        <w:separator/>
      </w:r>
    </w:p>
  </w:footnote>
  <w:footnote w:type="continuationSeparator" w:id="0">
    <w:p w14:paraId="37D6E6E5" w14:textId="77777777" w:rsidR="000D3CAD" w:rsidRDefault="000D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3B"/>
    <w:rsid w:val="000A6394"/>
    <w:rsid w:val="000B7FED"/>
    <w:rsid w:val="000C038A"/>
    <w:rsid w:val="000C6598"/>
    <w:rsid w:val="000D3CAD"/>
    <w:rsid w:val="00145D43"/>
    <w:rsid w:val="001602CD"/>
    <w:rsid w:val="0016449B"/>
    <w:rsid w:val="0017268B"/>
    <w:rsid w:val="00192C46"/>
    <w:rsid w:val="001A08B3"/>
    <w:rsid w:val="001A7B60"/>
    <w:rsid w:val="001B52F0"/>
    <w:rsid w:val="001B61C5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C38"/>
    <w:rsid w:val="003609EF"/>
    <w:rsid w:val="0036231A"/>
    <w:rsid w:val="00374DD4"/>
    <w:rsid w:val="003E1A36"/>
    <w:rsid w:val="00410371"/>
    <w:rsid w:val="004128FA"/>
    <w:rsid w:val="004242F1"/>
    <w:rsid w:val="0042633B"/>
    <w:rsid w:val="004932FD"/>
    <w:rsid w:val="004B75B7"/>
    <w:rsid w:val="004C6D4E"/>
    <w:rsid w:val="0051580D"/>
    <w:rsid w:val="00547111"/>
    <w:rsid w:val="00592D74"/>
    <w:rsid w:val="005E2C44"/>
    <w:rsid w:val="0061032F"/>
    <w:rsid w:val="00621188"/>
    <w:rsid w:val="006257ED"/>
    <w:rsid w:val="00695808"/>
    <w:rsid w:val="006B46FB"/>
    <w:rsid w:val="006E21FB"/>
    <w:rsid w:val="006F1033"/>
    <w:rsid w:val="00792342"/>
    <w:rsid w:val="007923B4"/>
    <w:rsid w:val="007977A8"/>
    <w:rsid w:val="007B512A"/>
    <w:rsid w:val="007C2097"/>
    <w:rsid w:val="007D6A07"/>
    <w:rsid w:val="007D76F4"/>
    <w:rsid w:val="007F7259"/>
    <w:rsid w:val="008040A8"/>
    <w:rsid w:val="008279FA"/>
    <w:rsid w:val="008626E7"/>
    <w:rsid w:val="00870EE7"/>
    <w:rsid w:val="0087333A"/>
    <w:rsid w:val="008863B9"/>
    <w:rsid w:val="0089456B"/>
    <w:rsid w:val="008A45A6"/>
    <w:rsid w:val="008F686C"/>
    <w:rsid w:val="009148DE"/>
    <w:rsid w:val="00941E30"/>
    <w:rsid w:val="009777D9"/>
    <w:rsid w:val="009837E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E8B"/>
    <w:rsid w:val="00B258BB"/>
    <w:rsid w:val="00B67B97"/>
    <w:rsid w:val="00B968C8"/>
    <w:rsid w:val="00BA3EC5"/>
    <w:rsid w:val="00BA51D9"/>
    <w:rsid w:val="00BB5DFC"/>
    <w:rsid w:val="00BD279D"/>
    <w:rsid w:val="00BD4F03"/>
    <w:rsid w:val="00BD6BB8"/>
    <w:rsid w:val="00C66BA2"/>
    <w:rsid w:val="00C95985"/>
    <w:rsid w:val="00CA777F"/>
    <w:rsid w:val="00CC5026"/>
    <w:rsid w:val="00CC68D0"/>
    <w:rsid w:val="00D03F9A"/>
    <w:rsid w:val="00D06D51"/>
    <w:rsid w:val="00D24991"/>
    <w:rsid w:val="00D41BC7"/>
    <w:rsid w:val="00D50255"/>
    <w:rsid w:val="00D66520"/>
    <w:rsid w:val="00D7020A"/>
    <w:rsid w:val="00DE34CF"/>
    <w:rsid w:val="00E13F3D"/>
    <w:rsid w:val="00E34898"/>
    <w:rsid w:val="00E45CA2"/>
    <w:rsid w:val="00E87382"/>
    <w:rsid w:val="00EB09B7"/>
    <w:rsid w:val="00EE7D7C"/>
    <w:rsid w:val="00F25D98"/>
    <w:rsid w:val="00F300FB"/>
    <w:rsid w:val="00F96E9F"/>
    <w:rsid w:val="00F979F6"/>
    <w:rsid w:val="00FA72A8"/>
    <w:rsid w:val="00FB6386"/>
    <w:rsid w:val="00FE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46D816D-55C0-4DE0-B41D-B56DBB70E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18EFA-FE34-4B7B-BE9B-D4D61B7D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3935</TotalTime>
  <Pages>2</Pages>
  <Words>311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8</cp:revision>
  <cp:lastPrinted>1899-12-31T23:00:00Z</cp:lastPrinted>
  <dcterms:created xsi:type="dcterms:W3CDTF">2019-10-24T12:21:00Z</dcterms:created>
  <dcterms:modified xsi:type="dcterms:W3CDTF">2019-11-08T12:24:00Z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